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2E72A7" w:rsidRPr="002E72A7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Μεθανόλη</w:t>
            </w:r>
            <w:proofErr w:type="spellEnd"/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CPV</w:t>
            </w: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: </w:t>
            </w:r>
            <w:r w:rsidRPr="002E72A7">
              <w:rPr>
                <w:rFonts w:ascii="Tahoma" w:hAnsi="Tahoma" w:cs="Tahoma"/>
                <w:bCs/>
                <w:color w:val="000000"/>
                <w:sz w:val="18"/>
                <w:szCs w:val="18"/>
                <w:lang w:val="en-GB" w:eastAsia="zh-CN"/>
              </w:rPr>
              <w:t>24322210-2</w:t>
            </w:r>
            <w:r w:rsidRPr="002E72A7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E72A7">
              <w:rPr>
                <w:rFonts w:ascii="Tahoma" w:hAnsi="Tahoma" w:cs="Tahoma"/>
                <w:bCs/>
                <w:color w:val="000000"/>
                <w:sz w:val="18"/>
                <w:szCs w:val="18"/>
                <w:lang w:eastAsia="zh-CN"/>
              </w:rPr>
              <w:t>Μεθανόλη</w:t>
            </w:r>
            <w:proofErr w:type="spellEnd"/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</w:t>
            </w:r>
          </w:p>
        </w:tc>
      </w:tr>
      <w:tr w:rsidR="002E72A7" w:rsidRPr="002E72A7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E72A7" w:rsidRPr="002E72A7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E72A7" w:rsidRPr="002E72A7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72A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E72A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E72A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E72A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E72A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E72A7" w:rsidRPr="002E72A7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E72A7" w:rsidRPr="002E72A7" w:rsidRDefault="002E72A7" w:rsidP="002E72A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Απόλυτη </w:t>
            </w:r>
            <w:proofErr w:type="spellStart"/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μεθανόλη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E72A7" w:rsidRPr="002E72A7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E72A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E72A7" w:rsidRPr="002E72A7" w:rsidRDefault="002E72A7" w:rsidP="002E72A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2E72A7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2E72A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2,5 </w:t>
            </w:r>
            <w:proofErr w:type="spellStart"/>
            <w:r w:rsidRPr="002E72A7">
              <w:rPr>
                <w:rFonts w:ascii="Tahoma" w:hAnsi="Tahoma" w:cs="Tahoma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E72A7" w:rsidRPr="002E72A7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72A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2E72A7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E72A7" w:rsidRPr="002E72A7" w:rsidRDefault="002E72A7" w:rsidP="002E72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E72A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2E72A7" w:rsidRDefault="00B43CAA" w:rsidP="002E72A7">
      <w:bookmarkStart w:id="0" w:name="_GoBack"/>
      <w:bookmarkEnd w:id="0"/>
    </w:p>
    <w:sectPr w:rsidR="00B43CAA" w:rsidRPr="002E72A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E72A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2025-11-24T10:44:00Z</dcterms:created>
  <dcterms:modified xsi:type="dcterms:W3CDTF">2025-11-24T10:44:00Z</dcterms:modified>
</cp:coreProperties>
</file>